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EBA" w:rsidRDefault="00832EBA" w:rsidP="00EF44D1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</w:t>
      </w:r>
    </w:p>
    <w:p w:rsidR="00832EBA" w:rsidRPr="003E3DB4" w:rsidRDefault="00832EBA" w:rsidP="00EF44D1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A)</w:t>
      </w:r>
      <w:r w:rsidRPr="003E3DB4">
        <w:rPr>
          <w:rFonts w:ascii="Times New Roman" w:hAnsi="Times New Roman"/>
          <w:b/>
        </w:rPr>
        <w:t xml:space="preserve">Aşağıdaki boşlukları </w:t>
      </w:r>
      <w:r>
        <w:rPr>
          <w:rFonts w:ascii="Times New Roman" w:hAnsi="Times New Roman"/>
          <w:b/>
        </w:rPr>
        <w:t>parantez içindeki uygun kelimelerle doldurunuz. (Her soru 5 puandır.3*5=15 )</w:t>
      </w:r>
    </w:p>
    <w:p w:rsidR="00832EBA" w:rsidRDefault="00832EBA" w:rsidP="00EF44D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(Kurban, Mescid-i Nebevi, Minber, Cami, Kabe, Adak , Tövbe, Fıtır(Fitre) Sadakası,Teyemmüm,Gusül(Boy)Abdesti, Mihrap,</w:t>
      </w:r>
      <w:r w:rsidRPr="008754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Abdest)  </w:t>
      </w:r>
    </w:p>
    <w:p w:rsidR="00832EBA" w:rsidRDefault="00832EBA" w:rsidP="00123FAB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A-1</w:t>
      </w:r>
      <w:r w:rsidRPr="005550A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Ramazan ayının sonuna yetişen ve temel ihtiyaçları dışında en az nisap miktarı mala sahip olan her özgür müslümanın vermesi vacip olan sadakaya …………………………………….denir. </w:t>
      </w:r>
    </w:p>
    <w:p w:rsidR="00832EBA" w:rsidRDefault="00832EBA" w:rsidP="00123FAB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A-2</w:t>
      </w:r>
      <w:r w:rsidRPr="005550A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Yapılan hata ve işlenen günahlardan pişmanlık duyarak Allah’tan bağışlanma dilemeye, iyiye yönelmeye ………………………… denir.</w:t>
      </w:r>
    </w:p>
    <w:p w:rsidR="00832EBA" w:rsidRDefault="00832EBA" w:rsidP="00123FAB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A-3</w:t>
      </w:r>
      <w:r w:rsidRPr="005550A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Kuru hiçbir yer bırakmamak üzere bedenin her tarafını usulüne uygun olarak yıkamak suretiyle yapılan temizlik niteliğindeki ibadete ………………………………… denir.</w:t>
      </w:r>
    </w:p>
    <w:p w:rsidR="00832EBA" w:rsidRDefault="00832EBA" w:rsidP="00D26829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B) </w:t>
      </w:r>
      <w:r w:rsidRPr="00C82CAD">
        <w:rPr>
          <w:rFonts w:ascii="Times New Roman" w:hAnsi="Times New Roman"/>
          <w:b/>
        </w:rPr>
        <w:t>Aşağıdaki çoktan seçmeli soruları</w:t>
      </w:r>
      <w:r>
        <w:rPr>
          <w:rFonts w:ascii="Times New Roman" w:hAnsi="Times New Roman"/>
          <w:b/>
        </w:rPr>
        <w:t>n doğru seçeneklerini</w:t>
      </w:r>
      <w:r w:rsidRPr="00C82CA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işaretleyiniz</w:t>
      </w:r>
      <w:r w:rsidRPr="00C82CAD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(Her soru 5 puandır.</w:t>
      </w:r>
      <w:r w:rsidRPr="000E5B8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3*5=15  )</w:t>
      </w:r>
    </w:p>
    <w:p w:rsidR="00832EBA" w:rsidRDefault="00832EBA" w:rsidP="00EF44D1">
      <w:pPr>
        <w:spacing w:after="0"/>
        <w:ind w:left="360" w:firstLine="34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B-</w:t>
      </w:r>
      <w:r w:rsidRPr="005550A6"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Haccın farzlarından olan vakfe aşağıdaki yerlerden hangisinde yapılır ? </w:t>
      </w:r>
    </w:p>
    <w:p w:rsidR="00832EBA" w:rsidRPr="00815685" w:rsidRDefault="00832EBA" w:rsidP="00EF44D1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815685">
        <w:rPr>
          <w:rFonts w:ascii="Times New Roman" w:hAnsi="Times New Roman"/>
        </w:rPr>
        <w:t xml:space="preserve">Mina </w:t>
      </w:r>
      <w:r w:rsidRPr="00815685">
        <w:rPr>
          <w:rFonts w:ascii="Times New Roman" w:hAnsi="Times New Roman"/>
        </w:rPr>
        <w:tab/>
      </w:r>
      <w:r w:rsidRPr="00815685">
        <w:rPr>
          <w:rFonts w:ascii="Times New Roman" w:hAnsi="Times New Roman"/>
        </w:rPr>
        <w:tab/>
        <w:t xml:space="preserve">B) Arafat </w:t>
      </w:r>
      <w:r w:rsidRPr="00815685">
        <w:rPr>
          <w:rFonts w:ascii="Times New Roman" w:hAnsi="Times New Roman"/>
        </w:rPr>
        <w:tab/>
      </w:r>
      <w:r w:rsidRPr="00815685">
        <w:rPr>
          <w:rFonts w:ascii="Times New Roman" w:hAnsi="Times New Roman"/>
        </w:rPr>
        <w:tab/>
        <w:t>C) Taif</w:t>
      </w:r>
      <w:r w:rsidRPr="0081568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15685">
        <w:rPr>
          <w:rFonts w:ascii="Times New Roman" w:hAnsi="Times New Roman"/>
        </w:rPr>
        <w:t>D) Beytullah</w:t>
      </w:r>
      <w:r w:rsidRPr="00815685">
        <w:rPr>
          <w:rFonts w:ascii="Times New Roman" w:hAnsi="Times New Roman"/>
        </w:rPr>
        <w:tab/>
        <w:t xml:space="preserve">E) Safa Tepesi </w:t>
      </w:r>
    </w:p>
    <w:p w:rsidR="00832EBA" w:rsidRPr="00446BE0" w:rsidRDefault="00832EBA" w:rsidP="00EF44D1">
      <w:pPr>
        <w:spacing w:after="0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B-</w:t>
      </w:r>
      <w:r w:rsidRPr="005550A6">
        <w:rPr>
          <w:rFonts w:ascii="Times New Roman" w:hAnsi="Times New Roman"/>
          <w:b/>
        </w:rPr>
        <w:t>2.</w:t>
      </w:r>
      <w:r>
        <w:rPr>
          <w:rFonts w:ascii="Times New Roman" w:hAnsi="Times New Roman"/>
        </w:rPr>
        <w:t xml:space="preserve"> Sığır ve mandaların kurban edilmesi ile ilgili verilen bilgilerden hangisi </w:t>
      </w:r>
      <w:r w:rsidRPr="00446BE0">
        <w:rPr>
          <w:rFonts w:ascii="Times New Roman" w:hAnsi="Times New Roman"/>
          <w:b/>
        </w:rPr>
        <w:t xml:space="preserve">doğrudur ? </w:t>
      </w:r>
    </w:p>
    <w:p w:rsidR="00832EBA" w:rsidRPr="003E3DB4" w:rsidRDefault="00832EBA" w:rsidP="00EF44D1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 yaşını doldurmuş olmalı.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En az üç kişi tarafından kesilmeli</w:t>
      </w:r>
      <w:r w:rsidRPr="003E3DB4">
        <w:rPr>
          <w:rFonts w:ascii="Times New Roman" w:hAnsi="Times New Roman"/>
        </w:rPr>
        <w:t>.</w:t>
      </w:r>
    </w:p>
    <w:p w:rsidR="00832EBA" w:rsidRDefault="00832EBA" w:rsidP="00EF44D1">
      <w:pPr>
        <w:spacing w:after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 1 yaşını doldurmuş olmalı.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En çok dokuz kişi tarafından kesilmeli.</w:t>
      </w:r>
    </w:p>
    <w:p w:rsidR="00832EBA" w:rsidRDefault="00832EBA" w:rsidP="00E25C1C">
      <w:pPr>
        <w:spacing w:after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E)  Sığır veya manda erkek olmalı.</w:t>
      </w:r>
      <w:r>
        <w:rPr>
          <w:rFonts w:ascii="Times New Roman" w:hAnsi="Times New Roman"/>
        </w:rPr>
        <w:tab/>
        <w:t xml:space="preserve"> </w:t>
      </w:r>
    </w:p>
    <w:p w:rsidR="00832EBA" w:rsidRDefault="00832EBA" w:rsidP="00EF44D1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B-3</w:t>
      </w:r>
      <w:r w:rsidRPr="005550A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Aşağıdakilerden hangisine zekat </w:t>
      </w:r>
      <w:r w:rsidRPr="00446BE0">
        <w:rPr>
          <w:rFonts w:ascii="Times New Roman" w:hAnsi="Times New Roman"/>
          <w:b/>
        </w:rPr>
        <w:t>verilmez</w:t>
      </w:r>
      <w:r>
        <w:rPr>
          <w:rFonts w:ascii="Times New Roman" w:hAnsi="Times New Roman"/>
          <w:b/>
        </w:rPr>
        <w:t xml:space="preserve"> </w:t>
      </w:r>
      <w:r w:rsidRPr="00446BE0">
        <w:rPr>
          <w:rFonts w:ascii="Times New Roman" w:hAnsi="Times New Roman"/>
          <w:b/>
        </w:rPr>
        <w:t>?</w:t>
      </w:r>
    </w:p>
    <w:p w:rsidR="00832EBA" w:rsidRDefault="00832EBA" w:rsidP="00E25C1C">
      <w:pPr>
        <w:spacing w:after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Yolda kalmışa</w:t>
      </w:r>
      <w:r>
        <w:rPr>
          <w:rFonts w:ascii="Times New Roman" w:hAnsi="Times New Roman"/>
        </w:rPr>
        <w:tab/>
        <w:t xml:space="preserve">    B) Yoksula</w:t>
      </w:r>
      <w:r>
        <w:rPr>
          <w:rFonts w:ascii="Times New Roman" w:hAnsi="Times New Roman"/>
        </w:rPr>
        <w:tab/>
      </w:r>
      <w:r w:rsidRPr="00F703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C)</w:t>
      </w:r>
      <w:r w:rsidRPr="00446BE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Borçluya</w:t>
      </w:r>
      <w:r>
        <w:rPr>
          <w:rFonts w:ascii="Times New Roman" w:hAnsi="Times New Roman"/>
        </w:rPr>
        <w:tab/>
        <w:t xml:space="preserve"> D) Düşküne</w:t>
      </w:r>
      <w:r>
        <w:rPr>
          <w:rFonts w:ascii="Times New Roman" w:hAnsi="Times New Roman"/>
        </w:rPr>
        <w:tab/>
        <w:t xml:space="preserve"> E) Anne-babaya </w:t>
      </w:r>
    </w:p>
    <w:p w:rsidR="00832EBA" w:rsidRPr="00B47A38" w:rsidRDefault="00832EBA" w:rsidP="00EF44D1">
      <w:pPr>
        <w:ind w:left="-817"/>
        <w:rPr>
          <w:rFonts w:ascii="Times New Roman" w:hAnsi="Times New Roman"/>
          <w:sz w:val="24"/>
          <w:szCs w:val="24"/>
        </w:rPr>
      </w:pPr>
      <w:r w:rsidRPr="00B47A38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</w:rPr>
        <w:t xml:space="preserve">C) </w:t>
      </w:r>
      <w:r w:rsidRPr="00C82CAD">
        <w:rPr>
          <w:rFonts w:ascii="Times New Roman" w:hAnsi="Times New Roman"/>
          <w:b/>
        </w:rPr>
        <w:t>Aşağıdaki  soruları</w:t>
      </w:r>
      <w:r>
        <w:rPr>
          <w:rFonts w:ascii="Times New Roman" w:hAnsi="Times New Roman"/>
          <w:b/>
        </w:rPr>
        <w:t>n cevaplarını altlarına yazınız.</w:t>
      </w:r>
      <w:r w:rsidRPr="00C82CA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(Bu gruptaki soruların toplamı  70 puandır. )</w:t>
      </w:r>
      <w:r w:rsidRPr="00B47A38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832EBA" w:rsidRDefault="00832EBA" w:rsidP="008B4F9A">
      <w:pPr>
        <w:rPr>
          <w:rFonts w:ascii="Times New Roman" w:hAnsi="Times New Roman"/>
          <w:sz w:val="24"/>
          <w:szCs w:val="24"/>
        </w:rPr>
      </w:pPr>
      <w:r w:rsidRPr="00B47A38">
        <w:rPr>
          <w:rFonts w:ascii="Times New Roman" w:hAnsi="Times New Roman"/>
          <w:sz w:val="24"/>
          <w:szCs w:val="24"/>
        </w:rPr>
        <w:t xml:space="preserve">1- </w:t>
      </w:r>
      <w:r w:rsidRPr="00E42A66">
        <w:rPr>
          <w:rFonts w:ascii="Times New Roman" w:hAnsi="Times New Roman"/>
          <w:sz w:val="24"/>
          <w:szCs w:val="24"/>
        </w:rPr>
        <w:t>Fatiha Süresi ve anlamını yazınız.(20 Puan )</w:t>
      </w:r>
    </w:p>
    <w:p w:rsidR="00832EBA" w:rsidRPr="008F0B0D" w:rsidRDefault="00832EBA" w:rsidP="0075039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Fatiha Süresi</w:t>
      </w:r>
      <w:r w:rsidRPr="008F0B0D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0B0D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832EBA" w:rsidRDefault="00832EBA" w:rsidP="007503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 . . . . . . . .  . . . . .  . .  . .     ..  . . ….. . . . . . . . . . .    . . . . . . . . . . . . . . . . . . . . . . . . . . . . . . . . . . . . . . . . . .. . . . . .</w:t>
      </w:r>
    </w:p>
    <w:p w:rsidR="00832EBA" w:rsidRDefault="00832EBA" w:rsidP="007503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</w:t>
      </w:r>
      <w:r w:rsidRPr="008F0B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….. . . . . . . . . . .    . . . . . . . . . . . . . . . . . . . . . . . . . . . . . . . . . . . . . . . . . .. . . . . . . . . . . .  . . . .  . </w:t>
      </w:r>
    </w:p>
    <w:p w:rsidR="00832EBA" w:rsidRDefault="00832EBA" w:rsidP="007503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</w:t>
      </w:r>
      <w:r w:rsidRPr="008F0B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….. . . . . . . . . . .    . . . . . . . . . . . . . . . . . . . . . . . . . . . . . . . . . . . . . . . . . .. . . . . . . . . . . .  . . . .  . </w:t>
      </w:r>
    </w:p>
    <w:p w:rsidR="00832EBA" w:rsidRDefault="00832EBA" w:rsidP="008B4F9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Default="00832EBA" w:rsidP="00750394">
      <w:pPr>
        <w:rPr>
          <w:rFonts w:ascii="Times New Roman" w:hAnsi="Times New Roman"/>
          <w:sz w:val="24"/>
          <w:szCs w:val="24"/>
        </w:rPr>
      </w:pPr>
      <w:r w:rsidRPr="008F0B0D">
        <w:rPr>
          <w:rFonts w:ascii="Times New Roman" w:hAnsi="Times New Roman"/>
          <w:b/>
          <w:sz w:val="24"/>
          <w:szCs w:val="24"/>
        </w:rPr>
        <w:t>Anlamı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0B0D">
        <w:rPr>
          <w:rFonts w:ascii="Times New Roman" w:hAnsi="Times New Roman"/>
          <w:sz w:val="24"/>
          <w:szCs w:val="24"/>
        </w:rPr>
        <w:t>. . . . . . . . . . . . . . . . . . . . . . . . . . . . . . . . . . . . . . . . . . .  . . . . . . . . . . . . . . . . . . . . . . . . . . . . . . . . . . . . . . . .</w:t>
      </w:r>
    </w:p>
    <w:p w:rsidR="00832EBA" w:rsidRDefault="00832EBA" w:rsidP="007503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Default="00832EBA" w:rsidP="007503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Default="00832EBA" w:rsidP="007503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E42A66" w:rsidRDefault="00832EBA" w:rsidP="007503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 . . . . . . . . . . . . . . . . . .. . . . . . . . . . . .  . . . . . . . . . . . . . . . . . . . . . . . . . . . . . . . . . . . . . . . . . .. . . . . . . . . . . .  . . . .  .  </w:t>
      </w:r>
    </w:p>
    <w:p w:rsidR="00832EBA" w:rsidRDefault="00832EBA" w:rsidP="00D5637F">
      <w:pPr>
        <w:rPr>
          <w:rFonts w:ascii="Times New Roman" w:hAnsi="Times New Roman"/>
          <w:sz w:val="24"/>
          <w:szCs w:val="24"/>
        </w:rPr>
      </w:pPr>
      <w:r w:rsidRPr="00E42A66">
        <w:rPr>
          <w:rFonts w:ascii="Times New Roman" w:hAnsi="Times New Roman"/>
          <w:sz w:val="24"/>
          <w:szCs w:val="24"/>
        </w:rPr>
        <w:t>2-Namazın</w:t>
      </w:r>
      <w:r w:rsidRPr="00E42A66">
        <w:rPr>
          <w:rFonts w:ascii="Times New Roman" w:hAnsi="Times New Roman"/>
          <w:b/>
          <w:sz w:val="24"/>
          <w:szCs w:val="24"/>
          <w:u w:val="single"/>
        </w:rPr>
        <w:t xml:space="preserve"> İçindeki</w:t>
      </w:r>
      <w:r w:rsidRPr="00E42A66">
        <w:rPr>
          <w:rFonts w:ascii="Times New Roman" w:hAnsi="Times New Roman"/>
          <w:sz w:val="24"/>
          <w:szCs w:val="24"/>
        </w:rPr>
        <w:t xml:space="preserve"> şartları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2A66">
        <w:rPr>
          <w:rFonts w:ascii="Times New Roman" w:hAnsi="Times New Roman"/>
          <w:sz w:val="24"/>
          <w:szCs w:val="24"/>
        </w:rPr>
        <w:t>(Rükünleri) nelerdir? 6 tanesini yazınız.</w:t>
      </w:r>
      <w:r w:rsidRPr="00D563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(1</w:t>
      </w:r>
      <w:r w:rsidRPr="00B47A38">
        <w:rPr>
          <w:rFonts w:ascii="Times New Roman" w:hAnsi="Times New Roman"/>
          <w:sz w:val="24"/>
          <w:szCs w:val="24"/>
        </w:rPr>
        <w:t>0 Puan )</w:t>
      </w:r>
    </w:p>
    <w:p w:rsidR="00832EBA" w:rsidRDefault="00832EBA" w:rsidP="00D563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a-.. . . . . .  . . . .  . . . . . . . . . . . . . . . . . . .b-. . . . .  . . . .  . . . . . . . . . . . . . . . . . . .c-. . . . .  . . . .  . . . . . . . . . . . . . . . .</w:t>
      </w:r>
    </w:p>
    <w:p w:rsidR="00832EBA" w:rsidRDefault="00832EBA" w:rsidP="00D563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d-. .  . . . .  . . . . . . . . . . . . . . . .</w:t>
      </w:r>
      <w:r>
        <w:rPr>
          <w:rFonts w:ascii="Times New Roman" w:hAnsi="Times New Roman"/>
          <w:sz w:val="24"/>
          <w:szCs w:val="24"/>
        </w:rPr>
        <w:tab/>
        <w:t xml:space="preserve">    e-. .  . . . .  . . . . . . . . . . . . . . . .             f-. .  . . . .  . . . . . . . . . . . . . . . .</w:t>
      </w:r>
    </w:p>
    <w:p w:rsidR="00832EBA" w:rsidRPr="00E42A66" w:rsidRDefault="00832EBA" w:rsidP="008B4F9A">
      <w:pPr>
        <w:rPr>
          <w:rFonts w:ascii="Times New Roman" w:hAnsi="Times New Roman"/>
          <w:sz w:val="24"/>
          <w:szCs w:val="24"/>
        </w:rPr>
      </w:pPr>
    </w:p>
    <w:p w:rsidR="00832EBA" w:rsidRPr="00B47A38" w:rsidRDefault="00832EBA" w:rsidP="00D563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 Zekatı  kimler verir? Beş madde yazınız.</w:t>
      </w:r>
      <w:r w:rsidRPr="00A37F1C">
        <w:rPr>
          <w:rFonts w:ascii="Times New Roman" w:hAnsi="Times New Roman"/>
          <w:b/>
          <w:sz w:val="24"/>
          <w:szCs w:val="24"/>
        </w:rPr>
        <w:t>.(2*5=10 Puan )</w:t>
      </w:r>
    </w:p>
    <w:p w:rsidR="00832EBA" w:rsidRDefault="00832EBA" w:rsidP="00D563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a-.. . . . . .  . . . .  . . . . . . . . . . . . . . . . . . .    b-. . . . .  . . . .  . . . . . . . . . . . . . . . . . . .    c-. . . . .  . . . .  . . . . . . . . . . . . . . . .</w:t>
      </w:r>
    </w:p>
    <w:p w:rsidR="00832EBA" w:rsidRDefault="00832EBA" w:rsidP="00D563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d-.. . . . . .  . . . .  . . . . . . . . . . . . . . . . . . .                 e-. . . . .  . . . .  . . . . . . . . . . . . . . . . . . .. . . .  . . . .  . . . .. . . . . . . .</w:t>
      </w:r>
    </w:p>
    <w:p w:rsidR="00832EBA" w:rsidRPr="00B47A38" w:rsidRDefault="00832EBA" w:rsidP="00B27B12">
      <w:pPr>
        <w:rPr>
          <w:rFonts w:ascii="Times New Roman" w:hAnsi="Times New Roman"/>
          <w:sz w:val="24"/>
          <w:szCs w:val="24"/>
        </w:rPr>
      </w:pPr>
      <w:r w:rsidRPr="00E42A66">
        <w:rPr>
          <w:rFonts w:ascii="Times New Roman" w:hAnsi="Times New Roman"/>
          <w:sz w:val="24"/>
          <w:szCs w:val="24"/>
        </w:rPr>
        <w:t>4-</w:t>
      </w:r>
      <w:r>
        <w:rPr>
          <w:rFonts w:ascii="Times New Roman" w:hAnsi="Times New Roman"/>
          <w:sz w:val="24"/>
          <w:szCs w:val="24"/>
        </w:rPr>
        <w:t xml:space="preserve"> İki</w:t>
      </w:r>
      <w:r w:rsidRPr="00E42A66">
        <w:rPr>
          <w:rFonts w:ascii="Times New Roman" w:hAnsi="Times New Roman"/>
          <w:sz w:val="24"/>
          <w:szCs w:val="24"/>
        </w:rPr>
        <w:t xml:space="preserve"> Rekatlık bir namazın kılınışını kısaca anlatınız.</w:t>
      </w:r>
      <w:r w:rsidRPr="00B27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.(1</w:t>
      </w:r>
      <w:r w:rsidRPr="00B47A38">
        <w:rPr>
          <w:rFonts w:ascii="Times New Roman" w:hAnsi="Times New Roman"/>
          <w:sz w:val="24"/>
          <w:szCs w:val="24"/>
        </w:rPr>
        <w:t>0 Puan )</w:t>
      </w:r>
    </w:p>
    <w:p w:rsidR="00832EBA" w:rsidRPr="008F0B0D" w:rsidRDefault="00832EBA" w:rsidP="00B27B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8F0B0D" w:rsidRDefault="00832EBA" w:rsidP="00B27B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8F0B0D" w:rsidRDefault="00832EBA" w:rsidP="00B27B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8F0B0D" w:rsidRDefault="00832EBA" w:rsidP="00B27B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E42A66" w:rsidRDefault="00832EBA" w:rsidP="008B4F9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Default="00832EBA" w:rsidP="00B27B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5-Orucu bozmayan şeyler nelerdir?</w:t>
      </w:r>
      <w:r w:rsidRPr="00B27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B47A38">
        <w:rPr>
          <w:rFonts w:ascii="Times New Roman" w:hAnsi="Times New Roman"/>
          <w:sz w:val="24"/>
          <w:szCs w:val="24"/>
        </w:rPr>
        <w:t>0 Puan )</w:t>
      </w:r>
    </w:p>
    <w:p w:rsidR="00832EBA" w:rsidRDefault="00832EBA" w:rsidP="00B27B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a-.. . . . . .  . . . .  . . . . . . . . . . . . . . . . . . . . . . . . . . . . . . . . .b-. . . . .  . . . .  . . . . . . . . . . . . . . . . . . . . . . . . . . . . . . . . .</w:t>
      </w:r>
    </w:p>
    <w:p w:rsidR="00832EBA" w:rsidRDefault="00832EBA" w:rsidP="00B27B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c-. . . . .  . . . .  . . . . . . . . . . . . . . . .</w:t>
      </w:r>
      <w:r w:rsidRPr="004B5C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. . . . . . . . . . . . . . .       d-.. . . . . .  . . . .  . . . . . . . . . . . . . . . . . . . . . . . . . . . . . . . . . .  </w:t>
      </w:r>
    </w:p>
    <w:p w:rsidR="00832EBA" w:rsidRDefault="00832EBA" w:rsidP="00B27B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e-. . . . .  . . . .  . . . . . . . . . . . . . . . . . . .. . . .  . . . .  . . . .. . . . . . . .</w:t>
      </w:r>
      <w:r w:rsidRPr="004B5C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 . . . . . . . . . . . . . .</w:t>
      </w:r>
      <w:r w:rsidRPr="004B5C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 . . . . . . . . . . . . . .</w:t>
      </w:r>
    </w:p>
    <w:p w:rsidR="00832EBA" w:rsidRDefault="00832EBA" w:rsidP="008B4F9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B47A38" w:rsidRDefault="00832EBA" w:rsidP="000E6B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6-Tavaf nedir? </w:t>
      </w:r>
      <w:r w:rsidRPr="007F3B31">
        <w:rPr>
          <w:rFonts w:ascii="Times New Roman" w:hAnsi="Times New Roman"/>
          <w:b/>
          <w:sz w:val="24"/>
          <w:szCs w:val="24"/>
        </w:rPr>
        <w:t>Ziyaret tavafını</w:t>
      </w:r>
      <w:r>
        <w:rPr>
          <w:rFonts w:ascii="Times New Roman" w:hAnsi="Times New Roman"/>
          <w:sz w:val="24"/>
          <w:szCs w:val="24"/>
        </w:rPr>
        <w:t xml:space="preserve"> açıklayınız.(1</w:t>
      </w:r>
      <w:r w:rsidRPr="00B47A38">
        <w:rPr>
          <w:rFonts w:ascii="Times New Roman" w:hAnsi="Times New Roman"/>
          <w:sz w:val="24"/>
          <w:szCs w:val="24"/>
        </w:rPr>
        <w:t>0 Puan )</w:t>
      </w:r>
    </w:p>
    <w:p w:rsidR="00832EBA" w:rsidRPr="008F0B0D" w:rsidRDefault="00832EBA" w:rsidP="000E6B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8F0B0D" w:rsidRDefault="00832EBA" w:rsidP="000E6B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8F0B0D" w:rsidRDefault="00832EBA" w:rsidP="000E6B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8F0B0D" w:rsidRDefault="00832EBA" w:rsidP="000E6B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8F0B0D" w:rsidRDefault="00832EBA" w:rsidP="000E6B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Default="00832EBA" w:rsidP="000E6B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832EBA" w:rsidRPr="003D56AE" w:rsidRDefault="00832EBA" w:rsidP="000E6B4D">
      <w:pPr>
        <w:rPr>
          <w:rFonts w:ascii="Times New Roman" w:hAnsi="Times New Roman"/>
          <w:sz w:val="24"/>
          <w:szCs w:val="24"/>
        </w:rPr>
      </w:pPr>
    </w:p>
    <w:p w:rsidR="00832EBA" w:rsidRDefault="00832EBA" w:rsidP="000E6B4D"/>
    <w:p w:rsidR="00832EBA" w:rsidRDefault="00832EBA" w:rsidP="000E6B4D">
      <w:pPr>
        <w:tabs>
          <w:tab w:val="left" w:pos="8580"/>
        </w:tabs>
      </w:pPr>
      <w:r>
        <w:tab/>
        <w:t>Başarılar Dilerim…</w:t>
      </w:r>
    </w:p>
    <w:p w:rsidR="00832EBA" w:rsidRDefault="00832EBA" w:rsidP="000E6B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Selahattin MENTEŞ</w:t>
      </w:r>
    </w:p>
    <w:p w:rsidR="00832EBA" w:rsidRDefault="00832E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TDB Dersİ Öğretmeni</w:t>
      </w:r>
    </w:p>
    <w:sectPr w:rsidR="00832EBA" w:rsidSect="005046BA">
      <w:headerReference w:type="default" r:id="rId7"/>
      <w:pgSz w:w="11906" w:h="16838"/>
      <w:pgMar w:top="510" w:right="397" w:bottom="295" w:left="45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EBA" w:rsidRDefault="00832EBA" w:rsidP="00EF44D1">
      <w:pPr>
        <w:spacing w:after="0" w:line="240" w:lineRule="auto"/>
      </w:pPr>
      <w:r>
        <w:separator/>
      </w:r>
    </w:p>
  </w:endnote>
  <w:endnote w:type="continuationSeparator" w:id="0">
    <w:p w:rsidR="00832EBA" w:rsidRDefault="00832EBA" w:rsidP="00EF4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EBA" w:rsidRDefault="00832EBA" w:rsidP="00EF44D1">
      <w:pPr>
        <w:spacing w:after="0" w:line="240" w:lineRule="auto"/>
      </w:pPr>
      <w:r>
        <w:separator/>
      </w:r>
    </w:p>
  </w:footnote>
  <w:footnote w:type="continuationSeparator" w:id="0">
    <w:p w:rsidR="00832EBA" w:rsidRDefault="00832EBA" w:rsidP="00EF4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EBA" w:rsidRDefault="00832EBA" w:rsidP="00E25C1C">
    <w:pPr>
      <w:pStyle w:val="Header"/>
      <w:tabs>
        <w:tab w:val="clear" w:pos="9072"/>
      </w:tabs>
      <w:ind w:left="-709"/>
    </w:pPr>
    <w:r>
      <w:t>GH</w:t>
    </w:r>
  </w:p>
  <w:tbl>
    <w:tblPr>
      <w:tblW w:w="12346" w:type="dxa"/>
      <w:tblInd w:w="-318" w:type="dxa"/>
      <w:tblLayout w:type="fixed"/>
      <w:tblLook w:val="00A0"/>
    </w:tblPr>
    <w:tblGrid>
      <w:gridCol w:w="482"/>
      <w:gridCol w:w="400"/>
      <w:gridCol w:w="9375"/>
      <w:gridCol w:w="1663"/>
    </w:tblGrid>
    <w:tr w:rsidR="00832EBA" w:rsidRPr="00A75902" w:rsidTr="00E77A3B">
      <w:tc>
        <w:tcPr>
          <w:tcW w:w="908" w:type="dxa"/>
        </w:tcPr>
        <w:p w:rsidR="00832EBA" w:rsidRPr="00A75902" w:rsidRDefault="00832EBA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 xml:space="preserve">  </w:t>
          </w:r>
          <w:r w:rsidRPr="00A75902">
            <w:rPr>
              <w:rFonts w:ascii="Times New Roman" w:hAnsi="Times New Roman"/>
              <w:b/>
            </w:rPr>
            <w:t>Adı</w:t>
          </w:r>
        </w:p>
      </w:tc>
      <w:tc>
        <w:tcPr>
          <w:tcW w:w="400" w:type="dxa"/>
        </w:tcPr>
        <w:p w:rsidR="00832EBA" w:rsidRPr="00A75902" w:rsidRDefault="00832EBA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 w:rsidRPr="00A75902">
            <w:rPr>
              <w:rFonts w:ascii="Times New Roman" w:hAnsi="Times New Roman"/>
              <w:b/>
            </w:rPr>
            <w:t>:</w:t>
          </w:r>
        </w:p>
      </w:tc>
      <w:tc>
        <w:tcPr>
          <w:tcW w:w="9375" w:type="dxa"/>
        </w:tcPr>
        <w:p w:rsidR="00832EBA" w:rsidRPr="008C595E" w:rsidRDefault="00832EBA" w:rsidP="009F11B2">
          <w:pPr>
            <w:spacing w:after="0" w:line="240" w:lineRule="auto"/>
            <w:jc w:val="center"/>
            <w:rPr>
              <w:rFonts w:ascii="Times New Roman" w:hAnsi="Times New Roman"/>
              <w:b/>
              <w:color w:val="808080"/>
            </w:rPr>
          </w:pPr>
        </w:p>
      </w:tc>
      <w:tc>
        <w:tcPr>
          <w:tcW w:w="1663" w:type="dxa"/>
          <w:tcBorders>
            <w:bottom w:val="single" w:sz="4" w:space="0" w:color="auto"/>
          </w:tcBorders>
        </w:tcPr>
        <w:p w:rsidR="00832EBA" w:rsidRPr="00A75902" w:rsidRDefault="00832EBA" w:rsidP="009F11B2">
          <w:pPr>
            <w:spacing w:after="0" w:line="240" w:lineRule="auto"/>
            <w:jc w:val="center"/>
            <w:rPr>
              <w:rFonts w:ascii="Times New Roman" w:hAnsi="Times New Roman"/>
              <w:b/>
            </w:rPr>
          </w:pPr>
        </w:p>
      </w:tc>
    </w:tr>
    <w:tr w:rsidR="00832EBA" w:rsidRPr="00637450" w:rsidTr="00E77A3B">
      <w:tc>
        <w:tcPr>
          <w:tcW w:w="908" w:type="dxa"/>
        </w:tcPr>
        <w:p w:rsidR="00832EBA" w:rsidRPr="00A75902" w:rsidRDefault="00832EBA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 xml:space="preserve"> </w:t>
          </w:r>
          <w:r w:rsidRPr="00A75902">
            <w:rPr>
              <w:rFonts w:ascii="Times New Roman" w:hAnsi="Times New Roman"/>
              <w:b/>
            </w:rPr>
            <w:t>Soyadı</w:t>
          </w:r>
        </w:p>
      </w:tc>
      <w:tc>
        <w:tcPr>
          <w:tcW w:w="400" w:type="dxa"/>
        </w:tcPr>
        <w:p w:rsidR="00832EBA" w:rsidRPr="00A75902" w:rsidRDefault="00832EBA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 w:rsidRPr="00A75902">
            <w:rPr>
              <w:rFonts w:ascii="Times New Roman" w:hAnsi="Times New Roman"/>
              <w:b/>
            </w:rPr>
            <w:t>:</w:t>
          </w:r>
        </w:p>
      </w:tc>
      <w:tc>
        <w:tcPr>
          <w:tcW w:w="9375" w:type="dxa"/>
          <w:tcBorders>
            <w:right w:val="single" w:sz="4" w:space="0" w:color="auto"/>
          </w:tcBorders>
        </w:tcPr>
        <w:p w:rsidR="00832EBA" w:rsidRPr="00A75902" w:rsidRDefault="00832EBA" w:rsidP="009F11B2">
          <w:pPr>
            <w:spacing w:after="0" w:line="240" w:lineRule="auto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 xml:space="preserve">                                         TEKNİK VE ENDÜSTRİ MESLEK LİSESİ                              </w:t>
          </w:r>
          <w:r>
            <w:t xml:space="preserve">PUANI: </w:t>
          </w:r>
          <w:r>
            <w:rPr>
              <w:rFonts w:ascii="Times New Roman" w:hAnsi="Times New Roman"/>
              <w:b/>
            </w:rPr>
            <w:t xml:space="preserve">                                </w:t>
          </w:r>
        </w:p>
      </w:tc>
      <w:tc>
        <w:tcPr>
          <w:tcW w:w="16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2EBA" w:rsidRPr="00637450" w:rsidRDefault="00832EBA" w:rsidP="009F11B2">
          <w:pPr>
            <w:spacing w:after="0" w:line="240" w:lineRule="auto"/>
            <w:rPr>
              <w:rFonts w:ascii="Times New Roman" w:hAnsi="Times New Roman"/>
              <w:b/>
              <w:sz w:val="28"/>
              <w:szCs w:val="28"/>
            </w:rPr>
          </w:pPr>
        </w:p>
      </w:tc>
    </w:tr>
    <w:tr w:rsidR="00832EBA" w:rsidRPr="00A75902" w:rsidTr="00E77A3B">
      <w:tc>
        <w:tcPr>
          <w:tcW w:w="908" w:type="dxa"/>
        </w:tcPr>
        <w:p w:rsidR="00832EBA" w:rsidRPr="00A75902" w:rsidRDefault="00832EBA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 xml:space="preserve"> </w:t>
          </w:r>
          <w:r w:rsidRPr="00A75902">
            <w:rPr>
              <w:rFonts w:ascii="Times New Roman" w:hAnsi="Times New Roman"/>
              <w:b/>
            </w:rPr>
            <w:t>Sınıfı</w:t>
          </w:r>
        </w:p>
      </w:tc>
      <w:tc>
        <w:tcPr>
          <w:tcW w:w="400" w:type="dxa"/>
        </w:tcPr>
        <w:p w:rsidR="00832EBA" w:rsidRPr="00A75902" w:rsidRDefault="00832EBA" w:rsidP="00E25C1C">
          <w:pPr>
            <w:spacing w:after="0" w:line="240" w:lineRule="auto"/>
            <w:rPr>
              <w:rFonts w:ascii="Times New Roman" w:hAnsi="Times New Roman"/>
              <w:b/>
            </w:rPr>
          </w:pPr>
          <w:r w:rsidRPr="00A75902">
            <w:rPr>
              <w:rFonts w:ascii="Times New Roman" w:hAnsi="Times New Roman"/>
              <w:b/>
            </w:rPr>
            <w:t>:</w:t>
          </w:r>
        </w:p>
      </w:tc>
      <w:tc>
        <w:tcPr>
          <w:tcW w:w="9375" w:type="dxa"/>
        </w:tcPr>
        <w:p w:rsidR="00832EBA" w:rsidRPr="00A75902" w:rsidRDefault="00832EBA" w:rsidP="009F11B2">
          <w:pPr>
            <w:spacing w:after="0" w:line="240" w:lineRule="auto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9.</w:t>
          </w:r>
          <w:r w:rsidRPr="00A75902">
            <w:rPr>
              <w:rFonts w:ascii="Times New Roman" w:hAnsi="Times New Roman"/>
              <w:b/>
            </w:rPr>
            <w:t xml:space="preserve"> S</w:t>
          </w:r>
          <w:r>
            <w:rPr>
              <w:rFonts w:ascii="Times New Roman" w:hAnsi="Times New Roman"/>
              <w:b/>
            </w:rPr>
            <w:t xml:space="preserve">INIFLAR 2.DÖNEM 1.YAZILI SORULARI                       </w:t>
          </w:r>
        </w:p>
      </w:tc>
      <w:tc>
        <w:tcPr>
          <w:tcW w:w="1663" w:type="dxa"/>
          <w:tcBorders>
            <w:top w:val="single" w:sz="4" w:space="0" w:color="auto"/>
          </w:tcBorders>
        </w:tcPr>
        <w:p w:rsidR="00832EBA" w:rsidRPr="00A75902" w:rsidRDefault="00832EBA" w:rsidP="009F11B2">
          <w:pPr>
            <w:spacing w:after="0" w:line="240" w:lineRule="auto"/>
            <w:rPr>
              <w:rFonts w:ascii="Times New Roman" w:hAnsi="Times New Roman"/>
              <w:b/>
            </w:rPr>
          </w:pPr>
        </w:p>
      </w:tc>
    </w:tr>
  </w:tbl>
  <w:p w:rsidR="00832EBA" w:rsidRDefault="00832EBA" w:rsidP="00E25C1C">
    <w:pPr>
      <w:pStyle w:val="Header"/>
      <w:tabs>
        <w:tab w:val="clear" w:pos="9072"/>
      </w:tabs>
      <w:ind w:left="-709"/>
    </w:pPr>
    <w:r>
      <w:t xml:space="preserve">No      No          :                                                                 </w:t>
    </w:r>
    <w:r>
      <w:tab/>
    </w:r>
    <w:r w:rsidRPr="005C1442">
      <w:rPr>
        <w:b/>
        <w:i/>
      </w:rPr>
      <w:t>TEMEL DİNİ BİLGİLER DER</w:t>
    </w:r>
    <w:r>
      <w:rPr>
        <w:b/>
        <w:i/>
      </w:rPr>
      <w:t xml:space="preserve">Sİ                                                            </w:t>
    </w:r>
    <w:r w:rsidRPr="005046BA">
      <w:rPr>
        <w:b/>
        <w:i/>
        <w:sz w:val="28"/>
        <w:szCs w:val="28"/>
        <w:u w:val="single"/>
      </w:rPr>
      <w:t>B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50F8C"/>
    <w:multiLevelType w:val="hybridMultilevel"/>
    <w:tmpl w:val="DA48B87E"/>
    <w:lvl w:ilvl="0" w:tplc="D9EE278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8B07215"/>
    <w:multiLevelType w:val="hybridMultilevel"/>
    <w:tmpl w:val="3814C878"/>
    <w:lvl w:ilvl="0" w:tplc="E4E2342E">
      <w:start w:val="1"/>
      <w:numFmt w:val="upperLetter"/>
      <w:lvlText w:val="%1)"/>
      <w:lvlJc w:val="left"/>
      <w:pPr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>
    <w:nsid w:val="44A10619"/>
    <w:multiLevelType w:val="hybridMultilevel"/>
    <w:tmpl w:val="813694A4"/>
    <w:lvl w:ilvl="0" w:tplc="1DAE2338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4D1"/>
    <w:rsid w:val="00085056"/>
    <w:rsid w:val="00090755"/>
    <w:rsid w:val="000A421D"/>
    <w:rsid w:val="000C5680"/>
    <w:rsid w:val="000D30AF"/>
    <w:rsid w:val="000E5B83"/>
    <w:rsid w:val="000E6B4D"/>
    <w:rsid w:val="000F6B35"/>
    <w:rsid w:val="00123FAB"/>
    <w:rsid w:val="00136AE7"/>
    <w:rsid w:val="00245B76"/>
    <w:rsid w:val="002F7824"/>
    <w:rsid w:val="00394188"/>
    <w:rsid w:val="003C10E2"/>
    <w:rsid w:val="003C3234"/>
    <w:rsid w:val="003D56AE"/>
    <w:rsid w:val="003E0829"/>
    <w:rsid w:val="003E3DB4"/>
    <w:rsid w:val="00446BE0"/>
    <w:rsid w:val="00481AC0"/>
    <w:rsid w:val="004B5C60"/>
    <w:rsid w:val="005046BA"/>
    <w:rsid w:val="005550A6"/>
    <w:rsid w:val="005C1442"/>
    <w:rsid w:val="0060132F"/>
    <w:rsid w:val="00637450"/>
    <w:rsid w:val="0064744E"/>
    <w:rsid w:val="00750394"/>
    <w:rsid w:val="007546FC"/>
    <w:rsid w:val="007F3B31"/>
    <w:rsid w:val="00815685"/>
    <w:rsid w:val="00832EBA"/>
    <w:rsid w:val="008663E8"/>
    <w:rsid w:val="0087547B"/>
    <w:rsid w:val="008B2652"/>
    <w:rsid w:val="008B4F9A"/>
    <w:rsid w:val="008C595E"/>
    <w:rsid w:val="008F0B0D"/>
    <w:rsid w:val="00901CFE"/>
    <w:rsid w:val="009B5246"/>
    <w:rsid w:val="009E3D70"/>
    <w:rsid w:val="009F11B2"/>
    <w:rsid w:val="00A37F1C"/>
    <w:rsid w:val="00A75902"/>
    <w:rsid w:val="00B27B12"/>
    <w:rsid w:val="00B41EAD"/>
    <w:rsid w:val="00B47A38"/>
    <w:rsid w:val="00BB7D1E"/>
    <w:rsid w:val="00BD5816"/>
    <w:rsid w:val="00C82CAD"/>
    <w:rsid w:val="00D26829"/>
    <w:rsid w:val="00D272DB"/>
    <w:rsid w:val="00D46BBD"/>
    <w:rsid w:val="00D5637F"/>
    <w:rsid w:val="00D70DDA"/>
    <w:rsid w:val="00D96955"/>
    <w:rsid w:val="00E25C1C"/>
    <w:rsid w:val="00E42A66"/>
    <w:rsid w:val="00E5159F"/>
    <w:rsid w:val="00E7049E"/>
    <w:rsid w:val="00E77A3B"/>
    <w:rsid w:val="00E96B20"/>
    <w:rsid w:val="00EC622B"/>
    <w:rsid w:val="00ED3218"/>
    <w:rsid w:val="00EE5F32"/>
    <w:rsid w:val="00EF44D1"/>
    <w:rsid w:val="00F109DE"/>
    <w:rsid w:val="00F61C3A"/>
    <w:rsid w:val="00F7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4D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F4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44D1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EF4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44D1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2</Pages>
  <Words>1060</Words>
  <Characters>6046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BILGISAYAR</cp:lastModifiedBy>
  <cp:revision>39</cp:revision>
  <dcterms:created xsi:type="dcterms:W3CDTF">2013-04-10T11:50:00Z</dcterms:created>
  <dcterms:modified xsi:type="dcterms:W3CDTF">2013-04-10T17:51:00Z</dcterms:modified>
</cp:coreProperties>
</file>